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fldSimple w:instr=" DOCVARIABLE ceh_info \* MERGEFORMAT ">
        <w:r w:rsidR="00242372" w:rsidRPr="00242372">
          <w:rPr>
            <w:rStyle w:val="a9"/>
            <w:rFonts w:ascii="Tahoma" w:hAnsi="Tahoma" w:cs="Tahoma"/>
            <w:sz w:val="18"/>
            <w:szCs w:val="18"/>
          </w:rPr>
          <w:t xml:space="preserve"> Федеральное казенное учреждение "Исправительная колония №2 Управления Федеральной службы исполнения наказаний по Республике Калмыкия" </w:t>
        </w:r>
      </w:fldSimple>
      <w:r w:rsidRPr="00A03038">
        <w:rPr>
          <w:rStyle w:val="a9"/>
          <w:rFonts w:ascii="Tahoma" w:hAnsi="Tahoma" w:cs="Tahoma"/>
          <w:sz w:val="18"/>
          <w:szCs w:val="18"/>
        </w:rPr>
        <w:t> 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242372" w:rsidRPr="00A03038" w:rsidTr="00437150">
        <w:trPr>
          <w:jc w:val="center"/>
        </w:trPr>
        <w:tc>
          <w:tcPr>
            <w:tcW w:w="2835" w:type="dxa"/>
            <w:vAlign w:val="center"/>
          </w:tcPr>
          <w:p w:rsidR="00242372" w:rsidRPr="00242372" w:rsidRDefault="00242372" w:rsidP="00242372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242372" w:rsidRPr="00A03038" w:rsidRDefault="002423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242372" w:rsidRPr="00A03038" w:rsidRDefault="002423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242372" w:rsidRPr="00A03038" w:rsidRDefault="002423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242372" w:rsidRPr="00A03038" w:rsidRDefault="002423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242372" w:rsidRPr="00A03038" w:rsidRDefault="00242372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  <w:bookmarkStart w:id="1" w:name="_GoBack"/>
      <w:bookmarkEnd w:id="1"/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CC1" w:rsidRDefault="00FB6CC1" w:rsidP="00B37E31">
      <w:r>
        <w:separator/>
      </w:r>
    </w:p>
  </w:endnote>
  <w:endnote w:type="continuationSeparator" w:id="1">
    <w:p w:rsidR="00FB6CC1" w:rsidRDefault="00FB6CC1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372" w:rsidRDefault="0024237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4C5503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C5503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4C5503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4C5503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C5503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4C5503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4C5503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F54107" w:rsidRPr="004C5503">
            <w:rPr>
              <w:rFonts w:ascii="Tahoma" w:hAnsi="Tahoma" w:cs="Tahoma"/>
              <w:sz w:val="16"/>
              <w:szCs w:val="16"/>
            </w:rPr>
            <w:fldChar w:fldCharType="begin"/>
          </w:r>
          <w:r w:rsidRPr="004C5503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F54107" w:rsidRPr="004C550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036268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F54107" w:rsidRPr="004C5503">
            <w:rPr>
              <w:rFonts w:ascii="Tahoma" w:hAnsi="Tahoma" w:cs="Tahoma"/>
              <w:sz w:val="16"/>
              <w:szCs w:val="16"/>
            </w:rPr>
            <w:fldChar w:fldCharType="end"/>
          </w:r>
          <w:r w:rsidRPr="004C5503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F54107" w:rsidRPr="004C5503">
            <w:rPr>
              <w:rFonts w:ascii="Tahoma" w:hAnsi="Tahoma" w:cs="Tahoma"/>
              <w:sz w:val="16"/>
              <w:szCs w:val="16"/>
            </w:rPr>
            <w:fldChar w:fldCharType="begin"/>
          </w:r>
          <w:r w:rsidRPr="004C5503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F54107" w:rsidRPr="004C5503">
            <w:rPr>
              <w:rFonts w:ascii="Tahoma" w:hAnsi="Tahoma" w:cs="Tahoma"/>
              <w:sz w:val="16"/>
              <w:szCs w:val="16"/>
            </w:rPr>
            <w:fldChar w:fldCharType="separate"/>
          </w:r>
          <w:r w:rsidR="00036268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F54107" w:rsidRPr="004C5503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4C5503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4C5503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372" w:rsidRDefault="002423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CC1" w:rsidRDefault="00FB6CC1" w:rsidP="00B37E31">
      <w:r>
        <w:separator/>
      </w:r>
    </w:p>
  </w:footnote>
  <w:footnote w:type="continuationSeparator" w:id="1">
    <w:p w:rsidR="00FB6CC1" w:rsidRDefault="00FB6CC1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372" w:rsidRDefault="0024237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372" w:rsidRDefault="0024237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372" w:rsidRDefault="0024237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Федеральное казенное учреждение &quot;Исправительная колония №2 Управления Федеральной службы исполнения наказаний по Республике Калмыкия&quot; "/>
    <w:docVar w:name="fill_date" w:val="30.05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Федеральное казенное учреждение &quot;Исправительная колония №2 Управления Федеральной службы исполнения наказаний по Республике Калмыкия&quot;"/>
    <w:docVar w:name="sv_docs" w:val="1"/>
  </w:docVars>
  <w:rsids>
    <w:rsidRoot w:val="004C5503"/>
    <w:rsid w:val="0002033E"/>
    <w:rsid w:val="00036268"/>
    <w:rsid w:val="00056BFC"/>
    <w:rsid w:val="0007776A"/>
    <w:rsid w:val="00093D2E"/>
    <w:rsid w:val="000C5130"/>
    <w:rsid w:val="00196135"/>
    <w:rsid w:val="001A7AC3"/>
    <w:rsid w:val="001B06AD"/>
    <w:rsid w:val="00237B32"/>
    <w:rsid w:val="00242372"/>
    <w:rsid w:val="002713B5"/>
    <w:rsid w:val="003A1C01"/>
    <w:rsid w:val="003A2259"/>
    <w:rsid w:val="003C79E5"/>
    <w:rsid w:val="003D1DD1"/>
    <w:rsid w:val="003E2AB2"/>
    <w:rsid w:val="00400B02"/>
    <w:rsid w:val="00437150"/>
    <w:rsid w:val="00483A6A"/>
    <w:rsid w:val="00495D50"/>
    <w:rsid w:val="004B7161"/>
    <w:rsid w:val="004C5503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03038"/>
    <w:rsid w:val="00A567D1"/>
    <w:rsid w:val="00A96BA5"/>
    <w:rsid w:val="00B12F45"/>
    <w:rsid w:val="00B1405F"/>
    <w:rsid w:val="00B3448B"/>
    <w:rsid w:val="00B37E31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A6AFD"/>
    <w:rsid w:val="00EB7BDE"/>
    <w:rsid w:val="00EC5373"/>
    <w:rsid w:val="00F262EE"/>
    <w:rsid w:val="00F54107"/>
    <w:rsid w:val="00F835B0"/>
    <w:rsid w:val="00FB6CC1"/>
    <w:rsid w:val="00FD4EE4"/>
    <w:rsid w:val="00FD5E7D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D8A5-DA34-4E66-826E-79732292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ВИКТОРИЯ-НЕПОБЕДИМАЯ</cp:lastModifiedBy>
  <cp:revision>2</cp:revision>
  <dcterms:created xsi:type="dcterms:W3CDTF">2019-08-06T09:11:00Z</dcterms:created>
  <dcterms:modified xsi:type="dcterms:W3CDTF">2019-08-06T09:11:00Z</dcterms:modified>
</cp:coreProperties>
</file>